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ALANEBY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Penrith, Cumberland,</w:t>
      </w: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the lands of the late Richard Skelton(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d.1432)(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24-39)</w:t>
      </w: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1867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E1867" w:rsidRPr="00DE5A5B" w:rsidRDefault="00AE1867" w:rsidP="00AE18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6B2F86" w:rsidRPr="00AE1867" w:rsidRDefault="00AE18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AE18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867" w:rsidRDefault="00AE1867" w:rsidP="00E71FC3">
      <w:pPr>
        <w:spacing w:after="0" w:line="240" w:lineRule="auto"/>
      </w:pPr>
      <w:r>
        <w:separator/>
      </w:r>
    </w:p>
  </w:endnote>
  <w:endnote w:type="continuationSeparator" w:id="0">
    <w:p w:rsidR="00AE1867" w:rsidRDefault="00AE18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867" w:rsidRDefault="00AE1867" w:rsidP="00E71FC3">
      <w:pPr>
        <w:spacing w:after="0" w:line="240" w:lineRule="auto"/>
      </w:pPr>
      <w:r>
        <w:separator/>
      </w:r>
    </w:p>
  </w:footnote>
  <w:footnote w:type="continuationSeparator" w:id="0">
    <w:p w:rsidR="00AE1867" w:rsidRDefault="00AE18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67"/>
    <w:rsid w:val="00AB52E8"/>
    <w:rsid w:val="00AE186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9BC9D"/>
  <w15:chartTrackingRefBased/>
  <w15:docId w15:val="{8056F36D-E1A8-4A99-AB6F-A7760F44A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2016-03-06T20:29:00Z</dcterms:created>
  <dcterms:modified xsi:type="dcterms:W3CDTF">2016-03-06T20:29:00Z</dcterms:modified>
</cp:coreProperties>
</file>